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24" w:rsidRPr="00004188" w:rsidRDefault="00850F24" w:rsidP="00D13230">
      <w:pPr>
        <w:jc w:val="center"/>
        <w:rPr>
          <w:sz w:val="28"/>
        </w:rPr>
      </w:pPr>
    </w:p>
    <w:p w:rsidR="00850F24" w:rsidRPr="00004188" w:rsidRDefault="00850F24" w:rsidP="00D13230">
      <w:pPr>
        <w:jc w:val="center"/>
        <w:rPr>
          <w:sz w:val="28"/>
        </w:rPr>
      </w:pPr>
    </w:p>
    <w:p w:rsidR="00850F24" w:rsidRPr="00004188" w:rsidRDefault="00850F24" w:rsidP="00D13230">
      <w:pPr>
        <w:jc w:val="center"/>
        <w:rPr>
          <w:sz w:val="28"/>
        </w:rPr>
      </w:pPr>
    </w:p>
    <w:p w:rsidR="00850F24" w:rsidRPr="00004188" w:rsidRDefault="00850F24" w:rsidP="00D13230">
      <w:pPr>
        <w:jc w:val="center"/>
        <w:rPr>
          <w:sz w:val="28"/>
        </w:rPr>
      </w:pPr>
    </w:p>
    <w:p w:rsidR="00850F24" w:rsidRPr="00004188" w:rsidRDefault="00850F24" w:rsidP="00D13230">
      <w:pPr>
        <w:jc w:val="center"/>
        <w:rPr>
          <w:sz w:val="28"/>
        </w:rPr>
      </w:pPr>
    </w:p>
    <w:p w:rsidR="00850F24" w:rsidRPr="00004188" w:rsidRDefault="00850F24" w:rsidP="00D13230">
      <w:pPr>
        <w:jc w:val="center"/>
        <w:rPr>
          <w:sz w:val="28"/>
        </w:rPr>
      </w:pPr>
    </w:p>
    <w:p w:rsidR="00850F24" w:rsidRPr="00004188" w:rsidRDefault="00850F24" w:rsidP="00D13230">
      <w:pPr>
        <w:jc w:val="center"/>
        <w:rPr>
          <w:sz w:val="28"/>
        </w:rPr>
      </w:pPr>
    </w:p>
    <w:p w:rsidR="00850F24" w:rsidRPr="0090375C" w:rsidRDefault="00850F24" w:rsidP="00D13230">
      <w:pPr>
        <w:jc w:val="center"/>
        <w:rPr>
          <w:sz w:val="28"/>
          <w:szCs w:val="28"/>
        </w:rPr>
      </w:pPr>
    </w:p>
    <w:p w:rsidR="00850F24" w:rsidRPr="0090375C" w:rsidRDefault="00850F24" w:rsidP="00D13230">
      <w:pPr>
        <w:jc w:val="center"/>
        <w:rPr>
          <w:sz w:val="28"/>
          <w:szCs w:val="28"/>
        </w:rPr>
      </w:pPr>
    </w:p>
    <w:p w:rsidR="00850F24" w:rsidRDefault="00850F24" w:rsidP="00D13230">
      <w:pPr>
        <w:jc w:val="center"/>
        <w:rPr>
          <w:sz w:val="28"/>
          <w:szCs w:val="28"/>
        </w:rPr>
      </w:pPr>
    </w:p>
    <w:p w:rsidR="00850F24" w:rsidRDefault="00850F24" w:rsidP="00D13230">
      <w:pPr>
        <w:jc w:val="center"/>
        <w:rPr>
          <w:sz w:val="28"/>
          <w:szCs w:val="28"/>
        </w:rPr>
      </w:pPr>
    </w:p>
    <w:p w:rsidR="00850F24" w:rsidRDefault="00850F24" w:rsidP="00D13230">
      <w:pPr>
        <w:jc w:val="center"/>
        <w:rPr>
          <w:sz w:val="28"/>
          <w:szCs w:val="28"/>
        </w:rPr>
      </w:pPr>
    </w:p>
    <w:p w:rsidR="00850F24" w:rsidRPr="0090375C" w:rsidRDefault="00850F24" w:rsidP="00D13230">
      <w:pPr>
        <w:jc w:val="center"/>
        <w:rPr>
          <w:sz w:val="28"/>
          <w:szCs w:val="28"/>
        </w:rPr>
      </w:pPr>
    </w:p>
    <w:p w:rsidR="00850F24" w:rsidRDefault="00850F24" w:rsidP="00D13230">
      <w:pPr>
        <w:jc w:val="center"/>
        <w:rPr>
          <w:b/>
          <w:sz w:val="28"/>
          <w:szCs w:val="28"/>
        </w:rPr>
      </w:pPr>
      <w:r w:rsidRPr="00454FCF">
        <w:rPr>
          <w:b/>
          <w:sz w:val="28"/>
          <w:szCs w:val="28"/>
        </w:rPr>
        <w:t xml:space="preserve">Об утверждении порядка утверждения Устава </w:t>
      </w:r>
    </w:p>
    <w:p w:rsidR="00850F24" w:rsidRDefault="00850F24" w:rsidP="00D13230">
      <w:pPr>
        <w:jc w:val="center"/>
        <w:rPr>
          <w:b/>
          <w:sz w:val="28"/>
          <w:szCs w:val="28"/>
        </w:rPr>
      </w:pPr>
      <w:r w:rsidRPr="00454FCF">
        <w:rPr>
          <w:b/>
          <w:sz w:val="28"/>
          <w:szCs w:val="28"/>
        </w:rPr>
        <w:t xml:space="preserve">районного казачьего общества, создаваемого (действующего) </w:t>
      </w:r>
    </w:p>
    <w:p w:rsidR="00850F24" w:rsidRDefault="00850F24" w:rsidP="00D13230">
      <w:pPr>
        <w:jc w:val="center"/>
        <w:rPr>
          <w:b/>
          <w:sz w:val="28"/>
          <w:szCs w:val="28"/>
        </w:rPr>
      </w:pPr>
      <w:r w:rsidRPr="00454FCF">
        <w:rPr>
          <w:b/>
          <w:sz w:val="28"/>
          <w:szCs w:val="28"/>
        </w:rPr>
        <w:t>на территории муниципального обр</w:t>
      </w:r>
      <w:r w:rsidRPr="00454FCF">
        <w:rPr>
          <w:b/>
          <w:sz w:val="28"/>
          <w:szCs w:val="28"/>
        </w:rPr>
        <w:t>а</w:t>
      </w:r>
      <w:r w:rsidRPr="00454FCF">
        <w:rPr>
          <w:b/>
          <w:sz w:val="28"/>
          <w:szCs w:val="28"/>
        </w:rPr>
        <w:t xml:space="preserve">зования </w:t>
      </w:r>
    </w:p>
    <w:p w:rsidR="00850F24" w:rsidRDefault="00850F24" w:rsidP="00D13230">
      <w:pPr>
        <w:jc w:val="center"/>
        <w:rPr>
          <w:b/>
          <w:sz w:val="28"/>
          <w:szCs w:val="28"/>
        </w:rPr>
      </w:pPr>
      <w:r w:rsidRPr="00454FCF">
        <w:rPr>
          <w:b/>
          <w:sz w:val="28"/>
          <w:szCs w:val="28"/>
        </w:rPr>
        <w:t>Щербиновский район</w:t>
      </w:r>
    </w:p>
    <w:p w:rsidR="00850F24" w:rsidRPr="00454FCF" w:rsidRDefault="00850F24" w:rsidP="00D13230">
      <w:pPr>
        <w:jc w:val="center"/>
        <w:rPr>
          <w:b/>
          <w:sz w:val="28"/>
          <w:szCs w:val="28"/>
        </w:rPr>
      </w:pPr>
    </w:p>
    <w:p w:rsidR="00850F24" w:rsidRPr="0090375C" w:rsidRDefault="00850F24" w:rsidP="00701D53">
      <w:pPr>
        <w:pStyle w:val="ConsPlusTitle"/>
        <w:ind w:firstLine="709"/>
        <w:jc w:val="both"/>
        <w:outlineLvl w:val="0"/>
        <w:rPr>
          <w:b w:val="0"/>
          <w:bCs w:val="0"/>
          <w:sz w:val="28"/>
          <w:szCs w:val="28"/>
        </w:rPr>
      </w:pPr>
      <w:r w:rsidRPr="0090375C">
        <w:rPr>
          <w:b w:val="0"/>
          <w:bCs w:val="0"/>
          <w:sz w:val="28"/>
          <w:szCs w:val="28"/>
        </w:rPr>
        <w:t xml:space="preserve">В соответствии с федеральными законами от </w:t>
      </w:r>
      <w:r>
        <w:rPr>
          <w:b w:val="0"/>
          <w:bCs w:val="0"/>
          <w:sz w:val="28"/>
          <w:szCs w:val="28"/>
        </w:rPr>
        <w:t>0</w:t>
      </w:r>
      <w:r w:rsidRPr="0090375C">
        <w:rPr>
          <w:b w:val="0"/>
          <w:bCs w:val="0"/>
          <w:sz w:val="28"/>
          <w:szCs w:val="28"/>
        </w:rPr>
        <w:t>6 октября                                  2003 года № 131-ФЗ «Об общих принципах организации местного самоупра</w:t>
      </w:r>
      <w:r w:rsidRPr="0090375C">
        <w:rPr>
          <w:b w:val="0"/>
          <w:bCs w:val="0"/>
          <w:sz w:val="28"/>
          <w:szCs w:val="28"/>
        </w:rPr>
        <w:t>в</w:t>
      </w:r>
      <w:r w:rsidRPr="0090375C">
        <w:rPr>
          <w:b w:val="0"/>
          <w:bCs w:val="0"/>
          <w:sz w:val="28"/>
          <w:szCs w:val="28"/>
        </w:rPr>
        <w:t>ления в Российской Федерации», от 5 декабря 2005 года № 154-ФЗ «О госуда</w:t>
      </w:r>
      <w:r w:rsidRPr="0090375C">
        <w:rPr>
          <w:b w:val="0"/>
          <w:bCs w:val="0"/>
          <w:sz w:val="28"/>
          <w:szCs w:val="28"/>
        </w:rPr>
        <w:t>р</w:t>
      </w:r>
      <w:r w:rsidRPr="0090375C">
        <w:rPr>
          <w:b w:val="0"/>
          <w:bCs w:val="0"/>
          <w:sz w:val="28"/>
          <w:szCs w:val="28"/>
        </w:rPr>
        <w:t>ственной службе росси</w:t>
      </w:r>
      <w:r>
        <w:rPr>
          <w:b w:val="0"/>
          <w:bCs w:val="0"/>
          <w:sz w:val="28"/>
          <w:szCs w:val="28"/>
        </w:rPr>
        <w:t>йского казачества», пунктом 3.6</w:t>
      </w:r>
      <w:r w:rsidRPr="0090375C">
        <w:rPr>
          <w:b w:val="0"/>
          <w:bCs w:val="0"/>
          <w:sz w:val="28"/>
          <w:szCs w:val="28"/>
        </w:rPr>
        <w:t>-</w:t>
      </w:r>
      <w:r>
        <w:rPr>
          <w:b w:val="0"/>
          <w:bCs w:val="0"/>
          <w:sz w:val="28"/>
          <w:szCs w:val="28"/>
        </w:rPr>
        <w:t xml:space="preserve">3 </w:t>
      </w:r>
      <w:r w:rsidRPr="0090375C">
        <w:rPr>
          <w:b w:val="0"/>
          <w:bCs w:val="0"/>
          <w:sz w:val="28"/>
          <w:szCs w:val="28"/>
        </w:rPr>
        <w:t>Указа Президента Российской Федерации от 15 июня 1992 года № 632 «О мерах по реализации Зак</w:t>
      </w:r>
      <w:r w:rsidRPr="0090375C">
        <w:rPr>
          <w:b w:val="0"/>
          <w:bCs w:val="0"/>
          <w:sz w:val="28"/>
          <w:szCs w:val="28"/>
        </w:rPr>
        <w:t>о</w:t>
      </w:r>
      <w:r w:rsidRPr="0090375C">
        <w:rPr>
          <w:b w:val="0"/>
          <w:bCs w:val="0"/>
          <w:sz w:val="28"/>
          <w:szCs w:val="28"/>
        </w:rPr>
        <w:t>на Российской Федерации «О реабилитации репрессированных народов» в отношении казачества», приказом Федерального агентства по  делам наци</w:t>
      </w:r>
      <w:r w:rsidRPr="0090375C">
        <w:rPr>
          <w:b w:val="0"/>
          <w:bCs w:val="0"/>
          <w:sz w:val="28"/>
          <w:szCs w:val="28"/>
        </w:rPr>
        <w:t>о</w:t>
      </w:r>
      <w:r w:rsidRPr="0090375C">
        <w:rPr>
          <w:b w:val="0"/>
          <w:bCs w:val="0"/>
          <w:sz w:val="28"/>
          <w:szCs w:val="28"/>
        </w:rPr>
        <w:t xml:space="preserve">нальностей от 6 апреля 2020 года № 45 «Об утверждении  Типового положения о согласовании и утверждении уставов казачьих обществ», </w:t>
      </w:r>
      <w:r>
        <w:rPr>
          <w:b w:val="0"/>
          <w:bCs w:val="0"/>
          <w:sz w:val="28"/>
          <w:szCs w:val="28"/>
        </w:rPr>
        <w:t xml:space="preserve">                                  </w:t>
      </w:r>
      <w:r w:rsidRPr="0090375C">
        <w:rPr>
          <w:b w:val="0"/>
          <w:bCs w:val="0"/>
          <w:sz w:val="28"/>
          <w:szCs w:val="28"/>
        </w:rPr>
        <w:t>п о с т а н о в л я ю:</w:t>
      </w:r>
    </w:p>
    <w:p w:rsidR="00850F24" w:rsidRPr="00454FCF" w:rsidRDefault="00850F24" w:rsidP="00454FCF">
      <w:pPr>
        <w:ind w:firstLine="708"/>
        <w:jc w:val="both"/>
        <w:rPr>
          <w:sz w:val="28"/>
          <w:szCs w:val="28"/>
        </w:rPr>
      </w:pPr>
      <w:r w:rsidRPr="00D92FC2">
        <w:rPr>
          <w:sz w:val="28"/>
          <w:szCs w:val="28"/>
        </w:rPr>
        <w:t xml:space="preserve">1. Утвердить Положение </w:t>
      </w:r>
      <w:r>
        <w:rPr>
          <w:sz w:val="28"/>
          <w:szCs w:val="28"/>
        </w:rPr>
        <w:t>о</w:t>
      </w:r>
      <w:r w:rsidRPr="00454FCF">
        <w:rPr>
          <w:sz w:val="28"/>
          <w:szCs w:val="28"/>
        </w:rPr>
        <w:t>б утверждении порядка утверждения Уст</w:t>
      </w:r>
      <w:r w:rsidRPr="00454FCF">
        <w:rPr>
          <w:sz w:val="28"/>
          <w:szCs w:val="28"/>
        </w:rPr>
        <w:t>а</w:t>
      </w:r>
      <w:r w:rsidRPr="00454FCF">
        <w:rPr>
          <w:sz w:val="28"/>
          <w:szCs w:val="28"/>
        </w:rPr>
        <w:t xml:space="preserve">ва </w:t>
      </w:r>
    </w:p>
    <w:p w:rsidR="00850F24" w:rsidRPr="00D92FC2" w:rsidRDefault="00850F24" w:rsidP="00454FCF">
      <w:pPr>
        <w:jc w:val="both"/>
        <w:rPr>
          <w:sz w:val="28"/>
          <w:szCs w:val="28"/>
        </w:rPr>
      </w:pPr>
      <w:r w:rsidRPr="00454FCF">
        <w:rPr>
          <w:sz w:val="28"/>
          <w:szCs w:val="28"/>
        </w:rPr>
        <w:t>районного казачьего общества, создаваемого (действующего) на территории муниципального образования Щербиновский район</w:t>
      </w:r>
      <w:r>
        <w:rPr>
          <w:sz w:val="28"/>
          <w:szCs w:val="28"/>
        </w:rPr>
        <w:t xml:space="preserve"> </w:t>
      </w:r>
      <w:r w:rsidRPr="00D92FC2">
        <w:rPr>
          <w:sz w:val="28"/>
          <w:szCs w:val="28"/>
        </w:rPr>
        <w:t>(пр</w:t>
      </w:r>
      <w:r w:rsidRPr="00D92FC2">
        <w:rPr>
          <w:sz w:val="28"/>
          <w:szCs w:val="28"/>
        </w:rPr>
        <w:t>и</w:t>
      </w:r>
      <w:r w:rsidRPr="00D92FC2">
        <w:rPr>
          <w:sz w:val="28"/>
          <w:szCs w:val="28"/>
        </w:rPr>
        <w:t>лагается).</w:t>
      </w:r>
    </w:p>
    <w:p w:rsidR="00850F24" w:rsidRDefault="00850F24" w:rsidP="007E714E">
      <w:pPr>
        <w:ind w:firstLine="708"/>
        <w:jc w:val="both"/>
        <w:rPr>
          <w:sz w:val="28"/>
          <w:szCs w:val="28"/>
        </w:rPr>
      </w:pPr>
      <w:r w:rsidRPr="0090375C">
        <w:rPr>
          <w:sz w:val="28"/>
          <w:szCs w:val="28"/>
          <w:shd w:val="clear" w:color="auto" w:fill="FFFFFF"/>
        </w:rPr>
        <w:t>2.</w:t>
      </w:r>
      <w:r>
        <w:rPr>
          <w:sz w:val="28"/>
          <w:szCs w:val="28"/>
          <w:shd w:val="clear" w:color="auto" w:fill="FFFFFF"/>
        </w:rPr>
        <w:t xml:space="preserve"> </w:t>
      </w:r>
      <w:r w:rsidRPr="0090375C">
        <w:rPr>
          <w:sz w:val="28"/>
          <w:szCs w:val="28"/>
          <w:shd w:val="clear" w:color="auto" w:fill="FFFFFF"/>
        </w:rPr>
        <w:t xml:space="preserve">Контроль за организацией работы по утверждению </w:t>
      </w:r>
      <w:r w:rsidRPr="007E714E">
        <w:rPr>
          <w:sz w:val="28"/>
          <w:szCs w:val="28"/>
        </w:rPr>
        <w:t>Устава районного казачьего общества, создаваемого (действующего) на территории муниципал</w:t>
      </w:r>
      <w:r w:rsidRPr="007E714E">
        <w:rPr>
          <w:sz w:val="28"/>
          <w:szCs w:val="28"/>
        </w:rPr>
        <w:t>ь</w:t>
      </w:r>
      <w:r w:rsidRPr="007E714E">
        <w:rPr>
          <w:sz w:val="28"/>
          <w:szCs w:val="28"/>
        </w:rPr>
        <w:t>ного обр</w:t>
      </w:r>
      <w:r w:rsidRPr="007E714E">
        <w:rPr>
          <w:sz w:val="28"/>
          <w:szCs w:val="28"/>
        </w:rPr>
        <w:t>а</w:t>
      </w:r>
      <w:r w:rsidRPr="007E714E">
        <w:rPr>
          <w:sz w:val="28"/>
          <w:szCs w:val="28"/>
        </w:rPr>
        <w:t>зования Щербиновский район</w:t>
      </w:r>
      <w:r>
        <w:rPr>
          <w:sz w:val="28"/>
          <w:szCs w:val="28"/>
        </w:rPr>
        <w:t xml:space="preserve"> </w:t>
      </w:r>
      <w:r w:rsidRPr="0090375C">
        <w:rPr>
          <w:sz w:val="28"/>
          <w:szCs w:val="28"/>
          <w:shd w:val="clear" w:color="auto" w:fill="FFFFFF"/>
        </w:rPr>
        <w:t xml:space="preserve">возложить на отдел по </w:t>
      </w:r>
      <w:r w:rsidRPr="000F6341">
        <w:rPr>
          <w:sz w:val="28"/>
          <w:szCs w:val="28"/>
        </w:rPr>
        <w:t>взаимодействию</w:t>
      </w:r>
      <w:r>
        <w:rPr>
          <w:sz w:val="28"/>
          <w:szCs w:val="28"/>
        </w:rPr>
        <w:t xml:space="preserve"> </w:t>
      </w:r>
      <w:r w:rsidRPr="000F6341">
        <w:rPr>
          <w:sz w:val="28"/>
          <w:szCs w:val="28"/>
        </w:rPr>
        <w:t>с правоохранительными органами</w:t>
      </w:r>
      <w:r>
        <w:rPr>
          <w:sz w:val="28"/>
          <w:szCs w:val="28"/>
        </w:rPr>
        <w:t xml:space="preserve"> </w:t>
      </w:r>
      <w:r w:rsidRPr="000F6341">
        <w:rPr>
          <w:sz w:val="28"/>
          <w:szCs w:val="28"/>
        </w:rPr>
        <w:t>и казачеством администрации</w:t>
      </w:r>
      <w:r>
        <w:rPr>
          <w:sz w:val="28"/>
          <w:szCs w:val="28"/>
        </w:rPr>
        <w:t xml:space="preserve"> </w:t>
      </w:r>
      <w:r w:rsidRPr="000F6341">
        <w:rPr>
          <w:sz w:val="28"/>
          <w:szCs w:val="28"/>
        </w:rPr>
        <w:t>муниципал</w:t>
      </w:r>
      <w:r w:rsidRPr="000F6341">
        <w:rPr>
          <w:sz w:val="28"/>
          <w:szCs w:val="28"/>
        </w:rPr>
        <w:t>ь</w:t>
      </w:r>
      <w:r w:rsidRPr="000F6341">
        <w:rPr>
          <w:sz w:val="28"/>
          <w:szCs w:val="28"/>
        </w:rPr>
        <w:t>ного образования</w:t>
      </w:r>
      <w:r>
        <w:rPr>
          <w:sz w:val="28"/>
          <w:szCs w:val="28"/>
        </w:rPr>
        <w:t xml:space="preserve"> Щербино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район.</w:t>
      </w:r>
      <w:r w:rsidRPr="000F6341">
        <w:rPr>
          <w:sz w:val="28"/>
          <w:szCs w:val="28"/>
        </w:rPr>
        <w:t xml:space="preserve">                                                                </w:t>
      </w:r>
    </w:p>
    <w:p w:rsidR="00850F24" w:rsidRPr="0090375C" w:rsidRDefault="00850F24" w:rsidP="0090375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0375C">
        <w:rPr>
          <w:sz w:val="28"/>
          <w:szCs w:val="28"/>
        </w:rPr>
        <w:t>. Отделу по взаимодействию с органами местного самоуправления а</w:t>
      </w:r>
      <w:r w:rsidRPr="0090375C">
        <w:rPr>
          <w:sz w:val="28"/>
          <w:szCs w:val="28"/>
        </w:rPr>
        <w:t>д</w:t>
      </w:r>
      <w:r w:rsidRPr="0090375C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850F24" w:rsidRPr="0090375C" w:rsidRDefault="00850F24" w:rsidP="0090375C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0375C">
        <w:rPr>
          <w:sz w:val="28"/>
          <w:szCs w:val="28"/>
        </w:rPr>
        <w:t>. Отделу муниципальной службы,  кадровой политики и  делопроизво</w:t>
      </w:r>
      <w:r w:rsidRPr="0090375C">
        <w:rPr>
          <w:sz w:val="28"/>
          <w:szCs w:val="28"/>
        </w:rPr>
        <w:t>д</w:t>
      </w:r>
      <w:r w:rsidRPr="0090375C">
        <w:rPr>
          <w:sz w:val="28"/>
          <w:szCs w:val="28"/>
        </w:rPr>
        <w:t>ства   администрации  муниципального  образования 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90375C">
        <w:rPr>
          <w:sz w:val="28"/>
          <w:szCs w:val="28"/>
        </w:rPr>
        <w:t>у</w:t>
      </w:r>
      <w:r w:rsidRPr="0090375C">
        <w:rPr>
          <w:sz w:val="28"/>
          <w:szCs w:val="28"/>
        </w:rPr>
        <w:t>ниципального образования Щербиновский район».</w:t>
      </w:r>
    </w:p>
    <w:p w:rsidR="00850F24" w:rsidRPr="0090375C" w:rsidRDefault="00850F24" w:rsidP="0090375C">
      <w:pPr>
        <w:tabs>
          <w:tab w:val="left" w:pos="720"/>
        </w:tabs>
        <w:ind w:firstLine="691"/>
        <w:jc w:val="both"/>
        <w:rPr>
          <w:color w:val="000000"/>
          <w:sz w:val="28"/>
          <w:szCs w:val="28"/>
        </w:rPr>
      </w:pPr>
      <w:r w:rsidRPr="0090375C">
        <w:rPr>
          <w:color w:val="000000"/>
          <w:sz w:val="28"/>
          <w:szCs w:val="28"/>
        </w:rPr>
        <w:t>5. Контроль за выполнением настоящего постановления возложить на з</w:t>
      </w:r>
      <w:r w:rsidRPr="0090375C">
        <w:rPr>
          <w:color w:val="000000"/>
          <w:sz w:val="28"/>
          <w:szCs w:val="28"/>
        </w:rPr>
        <w:t>а</w:t>
      </w:r>
      <w:r w:rsidRPr="0090375C">
        <w:rPr>
          <w:color w:val="000000"/>
          <w:sz w:val="28"/>
          <w:szCs w:val="28"/>
        </w:rPr>
        <w:t>местителя главы муниципального образования Щербиновский район, начал</w:t>
      </w:r>
      <w:r w:rsidRPr="0090375C">
        <w:rPr>
          <w:color w:val="000000"/>
          <w:sz w:val="28"/>
          <w:szCs w:val="28"/>
        </w:rPr>
        <w:t>ь</w:t>
      </w:r>
      <w:r w:rsidRPr="0090375C">
        <w:rPr>
          <w:color w:val="000000"/>
          <w:sz w:val="28"/>
          <w:szCs w:val="28"/>
        </w:rPr>
        <w:t>ника отдела по взаимодействию с правоохранительными органами и казачес</w:t>
      </w:r>
      <w:r w:rsidRPr="0090375C">
        <w:rPr>
          <w:color w:val="000000"/>
          <w:sz w:val="28"/>
          <w:szCs w:val="28"/>
        </w:rPr>
        <w:t>т</w:t>
      </w:r>
      <w:r w:rsidRPr="0090375C">
        <w:rPr>
          <w:color w:val="000000"/>
          <w:sz w:val="28"/>
          <w:szCs w:val="28"/>
        </w:rPr>
        <w:t xml:space="preserve">вом администрации муниципального образования Щербиновский район </w:t>
      </w:r>
      <w:r>
        <w:rPr>
          <w:color w:val="000000"/>
          <w:sz w:val="28"/>
          <w:szCs w:val="28"/>
        </w:rPr>
        <w:t xml:space="preserve">      </w:t>
      </w:r>
      <w:r w:rsidRPr="0090375C">
        <w:rPr>
          <w:color w:val="000000"/>
          <w:sz w:val="28"/>
          <w:szCs w:val="28"/>
        </w:rPr>
        <w:t>С.В. Плахотного.</w:t>
      </w:r>
    </w:p>
    <w:p w:rsidR="00850F24" w:rsidRPr="0090375C" w:rsidRDefault="00850F24" w:rsidP="0090375C">
      <w:pPr>
        <w:tabs>
          <w:tab w:val="left" w:pos="72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0375C">
        <w:rPr>
          <w:color w:val="000000"/>
          <w:sz w:val="28"/>
          <w:szCs w:val="28"/>
        </w:rPr>
        <w:t>6. Постановление вступает в силу на следующий день после его офиц</w:t>
      </w:r>
      <w:r w:rsidRPr="0090375C">
        <w:rPr>
          <w:color w:val="000000"/>
          <w:sz w:val="28"/>
          <w:szCs w:val="28"/>
        </w:rPr>
        <w:t>и</w:t>
      </w:r>
      <w:r w:rsidRPr="0090375C">
        <w:rPr>
          <w:color w:val="000000"/>
          <w:sz w:val="28"/>
          <w:szCs w:val="28"/>
        </w:rPr>
        <w:t>ального  опубликования.</w:t>
      </w:r>
    </w:p>
    <w:p w:rsidR="00850F24" w:rsidRPr="0090375C" w:rsidRDefault="00850F24" w:rsidP="00AC1B4A">
      <w:pPr>
        <w:ind w:firstLine="851"/>
        <w:jc w:val="both"/>
        <w:rPr>
          <w:sz w:val="28"/>
          <w:szCs w:val="28"/>
        </w:rPr>
      </w:pPr>
    </w:p>
    <w:p w:rsidR="00850F24" w:rsidRPr="0090375C" w:rsidRDefault="00850F24" w:rsidP="00AC1B4A">
      <w:pPr>
        <w:ind w:firstLine="851"/>
        <w:jc w:val="both"/>
        <w:rPr>
          <w:sz w:val="28"/>
          <w:szCs w:val="28"/>
        </w:rPr>
      </w:pPr>
    </w:p>
    <w:p w:rsidR="00850F24" w:rsidRPr="0090375C" w:rsidRDefault="00850F24" w:rsidP="00AC1B4A">
      <w:pPr>
        <w:ind w:firstLine="851"/>
        <w:jc w:val="both"/>
        <w:rPr>
          <w:sz w:val="28"/>
          <w:szCs w:val="28"/>
        </w:rPr>
      </w:pPr>
    </w:p>
    <w:p w:rsidR="00850F24" w:rsidRDefault="00850F24" w:rsidP="00C441E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полномочия главы</w:t>
      </w:r>
    </w:p>
    <w:p w:rsidR="00850F24" w:rsidRDefault="00850F24" w:rsidP="00C441E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850F24" w:rsidRPr="0090375C" w:rsidRDefault="00850F24" w:rsidP="00C441EE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  А.А. Беликов</w:t>
      </w:r>
    </w:p>
    <w:p w:rsidR="00850F24" w:rsidRPr="0090375C" w:rsidRDefault="00850F24" w:rsidP="008B011D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0F24" w:rsidRPr="0090375C" w:rsidRDefault="00850F24" w:rsidP="008B011D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0F24" w:rsidRDefault="00850F24" w:rsidP="008B011D">
      <w:pPr>
        <w:pStyle w:val="NoSpacing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850F24" w:rsidSect="00A97E53">
      <w:headerReference w:type="default" r:id="rId7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0F24" w:rsidRDefault="00850F24" w:rsidP="001154A1">
      <w:r>
        <w:separator/>
      </w:r>
    </w:p>
  </w:endnote>
  <w:endnote w:type="continuationSeparator" w:id="0">
    <w:p w:rsidR="00850F24" w:rsidRDefault="00850F24" w:rsidP="00115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0F24" w:rsidRDefault="00850F24" w:rsidP="001154A1">
      <w:r>
        <w:separator/>
      </w:r>
    </w:p>
  </w:footnote>
  <w:footnote w:type="continuationSeparator" w:id="0">
    <w:p w:rsidR="00850F24" w:rsidRDefault="00850F24" w:rsidP="001154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F24" w:rsidRPr="00CF15C2" w:rsidRDefault="00850F24">
    <w:pPr>
      <w:pStyle w:val="Header"/>
      <w:jc w:val="center"/>
      <w:rPr>
        <w:sz w:val="28"/>
        <w:szCs w:val="28"/>
      </w:rPr>
    </w:pPr>
    <w:r w:rsidRPr="00CF15C2">
      <w:rPr>
        <w:sz w:val="28"/>
        <w:szCs w:val="28"/>
      </w:rPr>
      <w:fldChar w:fldCharType="begin"/>
    </w:r>
    <w:r w:rsidRPr="00CF15C2">
      <w:rPr>
        <w:sz w:val="28"/>
        <w:szCs w:val="28"/>
      </w:rPr>
      <w:instrText xml:space="preserve"> PAGE   \* MERGEFORMAT </w:instrText>
    </w:r>
    <w:r w:rsidRPr="00CF15C2"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 w:rsidRPr="00CF15C2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F4501"/>
    <w:multiLevelType w:val="multilevel"/>
    <w:tmpl w:val="14D47632"/>
    <w:lvl w:ilvl="0">
      <w:start w:val="1"/>
      <w:numFmt w:val="decimal"/>
      <w:lvlText w:val="%1."/>
      <w:lvlJc w:val="left"/>
      <w:pPr>
        <w:tabs>
          <w:tab w:val="num" w:pos="1470"/>
        </w:tabs>
        <w:ind w:left="1470" w:hanging="14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321"/>
        </w:tabs>
        <w:ind w:left="2321" w:hanging="14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172"/>
        </w:tabs>
        <w:ind w:left="3172" w:hanging="14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23"/>
        </w:tabs>
        <w:ind w:left="4023" w:hanging="14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874"/>
        </w:tabs>
        <w:ind w:left="4874" w:hanging="147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725"/>
        </w:tabs>
        <w:ind w:left="5725" w:hanging="147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906"/>
        </w:tabs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284"/>
  <w:doNotHyphenateCaps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1E64"/>
    <w:rsid w:val="0000088C"/>
    <w:rsid w:val="0000230D"/>
    <w:rsid w:val="00004188"/>
    <w:rsid w:val="000066FA"/>
    <w:rsid w:val="000109AF"/>
    <w:rsid w:val="00010A6A"/>
    <w:rsid w:val="00011A7B"/>
    <w:rsid w:val="00013F08"/>
    <w:rsid w:val="000144A3"/>
    <w:rsid w:val="0001568F"/>
    <w:rsid w:val="00020C81"/>
    <w:rsid w:val="00021CE3"/>
    <w:rsid w:val="000222DC"/>
    <w:rsid w:val="00022D6C"/>
    <w:rsid w:val="000249E3"/>
    <w:rsid w:val="00024BC8"/>
    <w:rsid w:val="00025754"/>
    <w:rsid w:val="0002663D"/>
    <w:rsid w:val="0002695A"/>
    <w:rsid w:val="00026F13"/>
    <w:rsid w:val="00027152"/>
    <w:rsid w:val="000271CB"/>
    <w:rsid w:val="0003449E"/>
    <w:rsid w:val="00035532"/>
    <w:rsid w:val="00036BB3"/>
    <w:rsid w:val="0003772D"/>
    <w:rsid w:val="00040E3D"/>
    <w:rsid w:val="000420A5"/>
    <w:rsid w:val="00043F9B"/>
    <w:rsid w:val="00047B03"/>
    <w:rsid w:val="0005184F"/>
    <w:rsid w:val="00051CE4"/>
    <w:rsid w:val="00052AF4"/>
    <w:rsid w:val="00053CAD"/>
    <w:rsid w:val="00056668"/>
    <w:rsid w:val="00060E68"/>
    <w:rsid w:val="000610BE"/>
    <w:rsid w:val="00062D2E"/>
    <w:rsid w:val="00063428"/>
    <w:rsid w:val="000650D8"/>
    <w:rsid w:val="000661F3"/>
    <w:rsid w:val="000679AD"/>
    <w:rsid w:val="00073718"/>
    <w:rsid w:val="000747F2"/>
    <w:rsid w:val="000749A4"/>
    <w:rsid w:val="000753DB"/>
    <w:rsid w:val="000865A6"/>
    <w:rsid w:val="0008763D"/>
    <w:rsid w:val="00090A19"/>
    <w:rsid w:val="00092382"/>
    <w:rsid w:val="000925E1"/>
    <w:rsid w:val="00097FF3"/>
    <w:rsid w:val="000A1328"/>
    <w:rsid w:val="000A3358"/>
    <w:rsid w:val="000A3E1C"/>
    <w:rsid w:val="000A62EC"/>
    <w:rsid w:val="000B1C61"/>
    <w:rsid w:val="000C07B6"/>
    <w:rsid w:val="000C112E"/>
    <w:rsid w:val="000C3C7C"/>
    <w:rsid w:val="000C5436"/>
    <w:rsid w:val="000C577A"/>
    <w:rsid w:val="000C66FA"/>
    <w:rsid w:val="000C695E"/>
    <w:rsid w:val="000C7C82"/>
    <w:rsid w:val="000D27FA"/>
    <w:rsid w:val="000D380F"/>
    <w:rsid w:val="000D602C"/>
    <w:rsid w:val="000E48E3"/>
    <w:rsid w:val="000E6419"/>
    <w:rsid w:val="000E71BC"/>
    <w:rsid w:val="000F1684"/>
    <w:rsid w:val="000F6341"/>
    <w:rsid w:val="000F6BA8"/>
    <w:rsid w:val="001045D6"/>
    <w:rsid w:val="00104DF7"/>
    <w:rsid w:val="00105E9A"/>
    <w:rsid w:val="001119AE"/>
    <w:rsid w:val="001128AE"/>
    <w:rsid w:val="00113C6E"/>
    <w:rsid w:val="00115289"/>
    <w:rsid w:val="001154A1"/>
    <w:rsid w:val="001173DF"/>
    <w:rsid w:val="00120CF2"/>
    <w:rsid w:val="00124D10"/>
    <w:rsid w:val="0012565A"/>
    <w:rsid w:val="00125805"/>
    <w:rsid w:val="00126B1F"/>
    <w:rsid w:val="00127802"/>
    <w:rsid w:val="001305FA"/>
    <w:rsid w:val="00131069"/>
    <w:rsid w:val="00131A48"/>
    <w:rsid w:val="00134C15"/>
    <w:rsid w:val="00134D6A"/>
    <w:rsid w:val="00135359"/>
    <w:rsid w:val="00135747"/>
    <w:rsid w:val="001373A4"/>
    <w:rsid w:val="00141E64"/>
    <w:rsid w:val="0014360F"/>
    <w:rsid w:val="00144A6D"/>
    <w:rsid w:val="001463C4"/>
    <w:rsid w:val="00157C19"/>
    <w:rsid w:val="0016061D"/>
    <w:rsid w:val="00160F33"/>
    <w:rsid w:val="00165D2E"/>
    <w:rsid w:val="001665CC"/>
    <w:rsid w:val="00167FC7"/>
    <w:rsid w:val="00181862"/>
    <w:rsid w:val="001828EC"/>
    <w:rsid w:val="00183A38"/>
    <w:rsid w:val="00187167"/>
    <w:rsid w:val="00192B34"/>
    <w:rsid w:val="00194B64"/>
    <w:rsid w:val="001968BC"/>
    <w:rsid w:val="001A01D4"/>
    <w:rsid w:val="001A022F"/>
    <w:rsid w:val="001A2CE4"/>
    <w:rsid w:val="001A41AC"/>
    <w:rsid w:val="001B3BFD"/>
    <w:rsid w:val="001B72DA"/>
    <w:rsid w:val="001C1633"/>
    <w:rsid w:val="001C56C1"/>
    <w:rsid w:val="001C6BAB"/>
    <w:rsid w:val="001D019E"/>
    <w:rsid w:val="001D679E"/>
    <w:rsid w:val="001D69C9"/>
    <w:rsid w:val="001E1D37"/>
    <w:rsid w:val="001F14BE"/>
    <w:rsid w:val="001F2412"/>
    <w:rsid w:val="001F33CC"/>
    <w:rsid w:val="001F412B"/>
    <w:rsid w:val="001F4FA1"/>
    <w:rsid w:val="001F5229"/>
    <w:rsid w:val="00203E37"/>
    <w:rsid w:val="00204264"/>
    <w:rsid w:val="0020456A"/>
    <w:rsid w:val="00204D12"/>
    <w:rsid w:val="002054E8"/>
    <w:rsid w:val="0020591E"/>
    <w:rsid w:val="00207F9A"/>
    <w:rsid w:val="00215B66"/>
    <w:rsid w:val="00216B7D"/>
    <w:rsid w:val="00216DBF"/>
    <w:rsid w:val="00221DCB"/>
    <w:rsid w:val="0023153D"/>
    <w:rsid w:val="0023296E"/>
    <w:rsid w:val="00232CD2"/>
    <w:rsid w:val="00234633"/>
    <w:rsid w:val="002364A4"/>
    <w:rsid w:val="00237468"/>
    <w:rsid w:val="002411DD"/>
    <w:rsid w:val="00242969"/>
    <w:rsid w:val="00246402"/>
    <w:rsid w:val="002472E4"/>
    <w:rsid w:val="002523BC"/>
    <w:rsid w:val="00255F06"/>
    <w:rsid w:val="00257A21"/>
    <w:rsid w:val="00262F69"/>
    <w:rsid w:val="00265292"/>
    <w:rsid w:val="00265C51"/>
    <w:rsid w:val="0027075A"/>
    <w:rsid w:val="00275575"/>
    <w:rsid w:val="00276242"/>
    <w:rsid w:val="002765E7"/>
    <w:rsid w:val="0028098D"/>
    <w:rsid w:val="00280B15"/>
    <w:rsid w:val="0028237B"/>
    <w:rsid w:val="00285004"/>
    <w:rsid w:val="00286033"/>
    <w:rsid w:val="00290247"/>
    <w:rsid w:val="0029549A"/>
    <w:rsid w:val="002A2C07"/>
    <w:rsid w:val="002A7CE0"/>
    <w:rsid w:val="002B067B"/>
    <w:rsid w:val="002B36D1"/>
    <w:rsid w:val="002B424A"/>
    <w:rsid w:val="002B45FC"/>
    <w:rsid w:val="002B697D"/>
    <w:rsid w:val="002C3898"/>
    <w:rsid w:val="002C47A9"/>
    <w:rsid w:val="002D2600"/>
    <w:rsid w:val="002D3524"/>
    <w:rsid w:val="002D36EA"/>
    <w:rsid w:val="002E02EF"/>
    <w:rsid w:val="002E1FDD"/>
    <w:rsid w:val="002E2C82"/>
    <w:rsid w:val="002E3077"/>
    <w:rsid w:val="002E72CC"/>
    <w:rsid w:val="002F0A83"/>
    <w:rsid w:val="002F326F"/>
    <w:rsid w:val="002F669B"/>
    <w:rsid w:val="002F78C0"/>
    <w:rsid w:val="003030CC"/>
    <w:rsid w:val="0031193B"/>
    <w:rsid w:val="00314B6D"/>
    <w:rsid w:val="00315B1A"/>
    <w:rsid w:val="00321A3C"/>
    <w:rsid w:val="0032356E"/>
    <w:rsid w:val="0032458B"/>
    <w:rsid w:val="00325C61"/>
    <w:rsid w:val="00330964"/>
    <w:rsid w:val="00335343"/>
    <w:rsid w:val="003355EF"/>
    <w:rsid w:val="00341AE6"/>
    <w:rsid w:val="0034235A"/>
    <w:rsid w:val="003541F1"/>
    <w:rsid w:val="003542BC"/>
    <w:rsid w:val="00357C00"/>
    <w:rsid w:val="00360C1C"/>
    <w:rsid w:val="00365973"/>
    <w:rsid w:val="00365D44"/>
    <w:rsid w:val="003705BF"/>
    <w:rsid w:val="00371531"/>
    <w:rsid w:val="00372CC7"/>
    <w:rsid w:val="00372F2E"/>
    <w:rsid w:val="003824CD"/>
    <w:rsid w:val="003864D4"/>
    <w:rsid w:val="00386DD9"/>
    <w:rsid w:val="00387141"/>
    <w:rsid w:val="00390479"/>
    <w:rsid w:val="00390CC6"/>
    <w:rsid w:val="003959CA"/>
    <w:rsid w:val="003A0228"/>
    <w:rsid w:val="003A1F92"/>
    <w:rsid w:val="003A21F4"/>
    <w:rsid w:val="003A3D58"/>
    <w:rsid w:val="003A4FAB"/>
    <w:rsid w:val="003A60BE"/>
    <w:rsid w:val="003A6CED"/>
    <w:rsid w:val="003A79DA"/>
    <w:rsid w:val="003B14BF"/>
    <w:rsid w:val="003B1627"/>
    <w:rsid w:val="003B5315"/>
    <w:rsid w:val="003B5E0D"/>
    <w:rsid w:val="003B6ADB"/>
    <w:rsid w:val="003D063F"/>
    <w:rsid w:val="003D12B6"/>
    <w:rsid w:val="003D7E3E"/>
    <w:rsid w:val="003E3807"/>
    <w:rsid w:val="003E64DF"/>
    <w:rsid w:val="003F008C"/>
    <w:rsid w:val="00405614"/>
    <w:rsid w:val="0040726F"/>
    <w:rsid w:val="004111FA"/>
    <w:rsid w:val="00412127"/>
    <w:rsid w:val="0041335F"/>
    <w:rsid w:val="004167DD"/>
    <w:rsid w:val="0041741A"/>
    <w:rsid w:val="00422244"/>
    <w:rsid w:val="004312B2"/>
    <w:rsid w:val="00432F2E"/>
    <w:rsid w:val="00436F2D"/>
    <w:rsid w:val="004411C9"/>
    <w:rsid w:val="004502E5"/>
    <w:rsid w:val="00451B2B"/>
    <w:rsid w:val="00453B03"/>
    <w:rsid w:val="00454255"/>
    <w:rsid w:val="00454611"/>
    <w:rsid w:val="00454FCF"/>
    <w:rsid w:val="00455093"/>
    <w:rsid w:val="00457DFF"/>
    <w:rsid w:val="00460BDD"/>
    <w:rsid w:val="00461BA6"/>
    <w:rsid w:val="00461FD7"/>
    <w:rsid w:val="0046243E"/>
    <w:rsid w:val="00470AA3"/>
    <w:rsid w:val="00475CD5"/>
    <w:rsid w:val="00476B49"/>
    <w:rsid w:val="004779D7"/>
    <w:rsid w:val="004815ED"/>
    <w:rsid w:val="004834F2"/>
    <w:rsid w:val="00483AD6"/>
    <w:rsid w:val="004871C8"/>
    <w:rsid w:val="00490117"/>
    <w:rsid w:val="004A03E0"/>
    <w:rsid w:val="004A4457"/>
    <w:rsid w:val="004A747E"/>
    <w:rsid w:val="004A7F45"/>
    <w:rsid w:val="004B1561"/>
    <w:rsid w:val="004B21C0"/>
    <w:rsid w:val="004B2874"/>
    <w:rsid w:val="004B6DEF"/>
    <w:rsid w:val="004C11B6"/>
    <w:rsid w:val="004C39C6"/>
    <w:rsid w:val="004C3F5D"/>
    <w:rsid w:val="004C450D"/>
    <w:rsid w:val="004C736F"/>
    <w:rsid w:val="004D44D3"/>
    <w:rsid w:val="004E0FB8"/>
    <w:rsid w:val="004E2263"/>
    <w:rsid w:val="004E280F"/>
    <w:rsid w:val="004E32B6"/>
    <w:rsid w:val="004E36E0"/>
    <w:rsid w:val="004E4389"/>
    <w:rsid w:val="004E78BA"/>
    <w:rsid w:val="004F0CDD"/>
    <w:rsid w:val="004F591C"/>
    <w:rsid w:val="00506708"/>
    <w:rsid w:val="00507327"/>
    <w:rsid w:val="00507903"/>
    <w:rsid w:val="0051027D"/>
    <w:rsid w:val="00513BA1"/>
    <w:rsid w:val="005143AD"/>
    <w:rsid w:val="00514785"/>
    <w:rsid w:val="005246B6"/>
    <w:rsid w:val="0053207E"/>
    <w:rsid w:val="0053241C"/>
    <w:rsid w:val="00532CDC"/>
    <w:rsid w:val="00534116"/>
    <w:rsid w:val="00535588"/>
    <w:rsid w:val="0053717F"/>
    <w:rsid w:val="00537714"/>
    <w:rsid w:val="00537EC1"/>
    <w:rsid w:val="00540EB4"/>
    <w:rsid w:val="00542292"/>
    <w:rsid w:val="0054297C"/>
    <w:rsid w:val="00546064"/>
    <w:rsid w:val="00554EC4"/>
    <w:rsid w:val="005636A6"/>
    <w:rsid w:val="00565544"/>
    <w:rsid w:val="005679F4"/>
    <w:rsid w:val="00571946"/>
    <w:rsid w:val="005812A1"/>
    <w:rsid w:val="00584773"/>
    <w:rsid w:val="005875AC"/>
    <w:rsid w:val="005915E8"/>
    <w:rsid w:val="00595166"/>
    <w:rsid w:val="00597B27"/>
    <w:rsid w:val="005A33EF"/>
    <w:rsid w:val="005A3E5E"/>
    <w:rsid w:val="005A410C"/>
    <w:rsid w:val="005B0179"/>
    <w:rsid w:val="005B0BAF"/>
    <w:rsid w:val="005B0DAB"/>
    <w:rsid w:val="005B12EA"/>
    <w:rsid w:val="005B6387"/>
    <w:rsid w:val="005C2B08"/>
    <w:rsid w:val="005C41D5"/>
    <w:rsid w:val="005C63B3"/>
    <w:rsid w:val="005D4DB4"/>
    <w:rsid w:val="005E23AA"/>
    <w:rsid w:val="005E2736"/>
    <w:rsid w:val="005E3B38"/>
    <w:rsid w:val="005E49D1"/>
    <w:rsid w:val="005E526A"/>
    <w:rsid w:val="005F0BF6"/>
    <w:rsid w:val="005F42D4"/>
    <w:rsid w:val="006001C9"/>
    <w:rsid w:val="00603E7F"/>
    <w:rsid w:val="00605453"/>
    <w:rsid w:val="0061055C"/>
    <w:rsid w:val="00616518"/>
    <w:rsid w:val="00616C09"/>
    <w:rsid w:val="0062042B"/>
    <w:rsid w:val="0062114B"/>
    <w:rsid w:val="00626C10"/>
    <w:rsid w:val="0063412A"/>
    <w:rsid w:val="0063641B"/>
    <w:rsid w:val="006401E0"/>
    <w:rsid w:val="006415F6"/>
    <w:rsid w:val="006420FC"/>
    <w:rsid w:val="006423EC"/>
    <w:rsid w:val="00647191"/>
    <w:rsid w:val="006472E7"/>
    <w:rsid w:val="00651F5D"/>
    <w:rsid w:val="006522FE"/>
    <w:rsid w:val="00656DD9"/>
    <w:rsid w:val="006662BA"/>
    <w:rsid w:val="00675EE5"/>
    <w:rsid w:val="00677289"/>
    <w:rsid w:val="006837F8"/>
    <w:rsid w:val="00686844"/>
    <w:rsid w:val="006917F2"/>
    <w:rsid w:val="00694435"/>
    <w:rsid w:val="00694572"/>
    <w:rsid w:val="00697FA4"/>
    <w:rsid w:val="006A1EFB"/>
    <w:rsid w:val="006A4CE0"/>
    <w:rsid w:val="006B6E99"/>
    <w:rsid w:val="006C3ECD"/>
    <w:rsid w:val="006C7160"/>
    <w:rsid w:val="006D1356"/>
    <w:rsid w:val="006D482D"/>
    <w:rsid w:val="006D4E8A"/>
    <w:rsid w:val="006E1F86"/>
    <w:rsid w:val="006F4751"/>
    <w:rsid w:val="00701C0E"/>
    <w:rsid w:val="00701D53"/>
    <w:rsid w:val="0070252F"/>
    <w:rsid w:val="0071593A"/>
    <w:rsid w:val="0072050A"/>
    <w:rsid w:val="00722CCE"/>
    <w:rsid w:val="00722E0C"/>
    <w:rsid w:val="00730528"/>
    <w:rsid w:val="00736312"/>
    <w:rsid w:val="007460AE"/>
    <w:rsid w:val="007460C0"/>
    <w:rsid w:val="0075494F"/>
    <w:rsid w:val="00754B80"/>
    <w:rsid w:val="00756367"/>
    <w:rsid w:val="007567C2"/>
    <w:rsid w:val="00756B9B"/>
    <w:rsid w:val="00757059"/>
    <w:rsid w:val="00761ADE"/>
    <w:rsid w:val="007629E0"/>
    <w:rsid w:val="00763A17"/>
    <w:rsid w:val="00763D55"/>
    <w:rsid w:val="0076521A"/>
    <w:rsid w:val="00767BB1"/>
    <w:rsid w:val="00771F90"/>
    <w:rsid w:val="007737B0"/>
    <w:rsid w:val="00776C05"/>
    <w:rsid w:val="00782CAF"/>
    <w:rsid w:val="007848D1"/>
    <w:rsid w:val="00790515"/>
    <w:rsid w:val="00797527"/>
    <w:rsid w:val="007A66DB"/>
    <w:rsid w:val="007B1966"/>
    <w:rsid w:val="007B2388"/>
    <w:rsid w:val="007B3F76"/>
    <w:rsid w:val="007B4529"/>
    <w:rsid w:val="007B6DE7"/>
    <w:rsid w:val="007C038B"/>
    <w:rsid w:val="007C0E30"/>
    <w:rsid w:val="007C206D"/>
    <w:rsid w:val="007C291A"/>
    <w:rsid w:val="007C3D40"/>
    <w:rsid w:val="007C6D90"/>
    <w:rsid w:val="007D055F"/>
    <w:rsid w:val="007D41F5"/>
    <w:rsid w:val="007D65FB"/>
    <w:rsid w:val="007D798E"/>
    <w:rsid w:val="007E0243"/>
    <w:rsid w:val="007E298D"/>
    <w:rsid w:val="007E714E"/>
    <w:rsid w:val="007E749F"/>
    <w:rsid w:val="007E76E0"/>
    <w:rsid w:val="007F4F9A"/>
    <w:rsid w:val="007F6220"/>
    <w:rsid w:val="008028D5"/>
    <w:rsid w:val="008028DD"/>
    <w:rsid w:val="00802BE1"/>
    <w:rsid w:val="008039B1"/>
    <w:rsid w:val="008042D9"/>
    <w:rsid w:val="00804EC8"/>
    <w:rsid w:val="00805F1C"/>
    <w:rsid w:val="00806614"/>
    <w:rsid w:val="00814F97"/>
    <w:rsid w:val="00815691"/>
    <w:rsid w:val="00816098"/>
    <w:rsid w:val="008177BF"/>
    <w:rsid w:val="00820FEA"/>
    <w:rsid w:val="00822B5B"/>
    <w:rsid w:val="00824071"/>
    <w:rsid w:val="0082596A"/>
    <w:rsid w:val="00826AC9"/>
    <w:rsid w:val="00830AAA"/>
    <w:rsid w:val="00830DBD"/>
    <w:rsid w:val="00831D9B"/>
    <w:rsid w:val="0083306C"/>
    <w:rsid w:val="00833E09"/>
    <w:rsid w:val="0083404F"/>
    <w:rsid w:val="00842BF4"/>
    <w:rsid w:val="00846838"/>
    <w:rsid w:val="00850F24"/>
    <w:rsid w:val="00855E33"/>
    <w:rsid w:val="00860A91"/>
    <w:rsid w:val="00863B01"/>
    <w:rsid w:val="008646CB"/>
    <w:rsid w:val="00872B5F"/>
    <w:rsid w:val="008747BD"/>
    <w:rsid w:val="00876E85"/>
    <w:rsid w:val="0088019B"/>
    <w:rsid w:val="0088758A"/>
    <w:rsid w:val="00887CD3"/>
    <w:rsid w:val="0089451C"/>
    <w:rsid w:val="00895948"/>
    <w:rsid w:val="008972E0"/>
    <w:rsid w:val="008A2DD5"/>
    <w:rsid w:val="008A40D6"/>
    <w:rsid w:val="008A4F86"/>
    <w:rsid w:val="008A5DC2"/>
    <w:rsid w:val="008A703A"/>
    <w:rsid w:val="008B011D"/>
    <w:rsid w:val="008B764D"/>
    <w:rsid w:val="008C2C32"/>
    <w:rsid w:val="008C7BBD"/>
    <w:rsid w:val="008D2791"/>
    <w:rsid w:val="008D295A"/>
    <w:rsid w:val="008D5C5A"/>
    <w:rsid w:val="008E1CD0"/>
    <w:rsid w:val="008E5D95"/>
    <w:rsid w:val="008F23A1"/>
    <w:rsid w:val="008F3D7A"/>
    <w:rsid w:val="0090255E"/>
    <w:rsid w:val="009032E7"/>
    <w:rsid w:val="0090375C"/>
    <w:rsid w:val="00904DB7"/>
    <w:rsid w:val="00905A9A"/>
    <w:rsid w:val="009132D7"/>
    <w:rsid w:val="009141FA"/>
    <w:rsid w:val="0091584E"/>
    <w:rsid w:val="0091695F"/>
    <w:rsid w:val="009169E2"/>
    <w:rsid w:val="0092298C"/>
    <w:rsid w:val="009252EF"/>
    <w:rsid w:val="00931987"/>
    <w:rsid w:val="00933482"/>
    <w:rsid w:val="00933D54"/>
    <w:rsid w:val="00934B35"/>
    <w:rsid w:val="00940A33"/>
    <w:rsid w:val="009535EE"/>
    <w:rsid w:val="00953605"/>
    <w:rsid w:val="0095570B"/>
    <w:rsid w:val="0096138C"/>
    <w:rsid w:val="00962ECA"/>
    <w:rsid w:val="009665DC"/>
    <w:rsid w:val="00966BFA"/>
    <w:rsid w:val="00967184"/>
    <w:rsid w:val="00967248"/>
    <w:rsid w:val="00967A1E"/>
    <w:rsid w:val="009732C5"/>
    <w:rsid w:val="00977064"/>
    <w:rsid w:val="00977C2B"/>
    <w:rsid w:val="00985B57"/>
    <w:rsid w:val="0099202A"/>
    <w:rsid w:val="009961C8"/>
    <w:rsid w:val="00997FB1"/>
    <w:rsid w:val="009A7019"/>
    <w:rsid w:val="009B1B6F"/>
    <w:rsid w:val="009B33C5"/>
    <w:rsid w:val="009B3760"/>
    <w:rsid w:val="009B6246"/>
    <w:rsid w:val="009C15BA"/>
    <w:rsid w:val="009D0B61"/>
    <w:rsid w:val="009D0D2D"/>
    <w:rsid w:val="009D0DBF"/>
    <w:rsid w:val="009D1D13"/>
    <w:rsid w:val="009D22AB"/>
    <w:rsid w:val="009D4BF4"/>
    <w:rsid w:val="009D52AB"/>
    <w:rsid w:val="009E106E"/>
    <w:rsid w:val="009E17F9"/>
    <w:rsid w:val="009E220B"/>
    <w:rsid w:val="009E398F"/>
    <w:rsid w:val="009F0AC9"/>
    <w:rsid w:val="009F2890"/>
    <w:rsid w:val="009F2ECE"/>
    <w:rsid w:val="009F425B"/>
    <w:rsid w:val="00A03663"/>
    <w:rsid w:val="00A118E0"/>
    <w:rsid w:val="00A16533"/>
    <w:rsid w:val="00A166AF"/>
    <w:rsid w:val="00A17B0E"/>
    <w:rsid w:val="00A314DA"/>
    <w:rsid w:val="00A35479"/>
    <w:rsid w:val="00A378C1"/>
    <w:rsid w:val="00A46EA8"/>
    <w:rsid w:val="00A478E4"/>
    <w:rsid w:val="00A528CD"/>
    <w:rsid w:val="00A52ED4"/>
    <w:rsid w:val="00A55552"/>
    <w:rsid w:val="00A56950"/>
    <w:rsid w:val="00A56E02"/>
    <w:rsid w:val="00A5727B"/>
    <w:rsid w:val="00A60CA0"/>
    <w:rsid w:val="00A6169C"/>
    <w:rsid w:val="00A623CE"/>
    <w:rsid w:val="00A62B69"/>
    <w:rsid w:val="00A71210"/>
    <w:rsid w:val="00A75822"/>
    <w:rsid w:val="00A76AE9"/>
    <w:rsid w:val="00A7708B"/>
    <w:rsid w:val="00A8639D"/>
    <w:rsid w:val="00A903BF"/>
    <w:rsid w:val="00A92D14"/>
    <w:rsid w:val="00A945C6"/>
    <w:rsid w:val="00A94C1A"/>
    <w:rsid w:val="00A959AE"/>
    <w:rsid w:val="00A97E53"/>
    <w:rsid w:val="00AA5967"/>
    <w:rsid w:val="00AA74EA"/>
    <w:rsid w:val="00AB0183"/>
    <w:rsid w:val="00AB0423"/>
    <w:rsid w:val="00AB70F5"/>
    <w:rsid w:val="00AC1B4A"/>
    <w:rsid w:val="00AD3B7B"/>
    <w:rsid w:val="00AD3FA1"/>
    <w:rsid w:val="00AD6A15"/>
    <w:rsid w:val="00AE13F5"/>
    <w:rsid w:val="00AE25AB"/>
    <w:rsid w:val="00AF7154"/>
    <w:rsid w:val="00B0095F"/>
    <w:rsid w:val="00B0174E"/>
    <w:rsid w:val="00B027C8"/>
    <w:rsid w:val="00B0401E"/>
    <w:rsid w:val="00B04C58"/>
    <w:rsid w:val="00B057A1"/>
    <w:rsid w:val="00B141F1"/>
    <w:rsid w:val="00B22FF2"/>
    <w:rsid w:val="00B23E6D"/>
    <w:rsid w:val="00B26A43"/>
    <w:rsid w:val="00B26B8E"/>
    <w:rsid w:val="00B27A3C"/>
    <w:rsid w:val="00B332A8"/>
    <w:rsid w:val="00B41CBF"/>
    <w:rsid w:val="00B42FDD"/>
    <w:rsid w:val="00B436B4"/>
    <w:rsid w:val="00B4523C"/>
    <w:rsid w:val="00B46415"/>
    <w:rsid w:val="00B46466"/>
    <w:rsid w:val="00B47750"/>
    <w:rsid w:val="00B51516"/>
    <w:rsid w:val="00B53E31"/>
    <w:rsid w:val="00B548B1"/>
    <w:rsid w:val="00B55851"/>
    <w:rsid w:val="00B55B4D"/>
    <w:rsid w:val="00B63FD9"/>
    <w:rsid w:val="00B6693C"/>
    <w:rsid w:val="00B7247C"/>
    <w:rsid w:val="00B75F64"/>
    <w:rsid w:val="00B818D4"/>
    <w:rsid w:val="00B85936"/>
    <w:rsid w:val="00B86876"/>
    <w:rsid w:val="00B9115F"/>
    <w:rsid w:val="00B91629"/>
    <w:rsid w:val="00BA3DCF"/>
    <w:rsid w:val="00BA7B91"/>
    <w:rsid w:val="00BB1468"/>
    <w:rsid w:val="00BB641F"/>
    <w:rsid w:val="00BB69EF"/>
    <w:rsid w:val="00BC014F"/>
    <w:rsid w:val="00BC3B55"/>
    <w:rsid w:val="00BC5721"/>
    <w:rsid w:val="00BC7696"/>
    <w:rsid w:val="00BD5EFB"/>
    <w:rsid w:val="00BE41BE"/>
    <w:rsid w:val="00BE6711"/>
    <w:rsid w:val="00BE6C19"/>
    <w:rsid w:val="00BF108C"/>
    <w:rsid w:val="00BF2481"/>
    <w:rsid w:val="00C0378C"/>
    <w:rsid w:val="00C13386"/>
    <w:rsid w:val="00C209DD"/>
    <w:rsid w:val="00C30CA3"/>
    <w:rsid w:val="00C3104F"/>
    <w:rsid w:val="00C36D5E"/>
    <w:rsid w:val="00C370DF"/>
    <w:rsid w:val="00C41782"/>
    <w:rsid w:val="00C441EE"/>
    <w:rsid w:val="00C46513"/>
    <w:rsid w:val="00C50BEF"/>
    <w:rsid w:val="00C51FB3"/>
    <w:rsid w:val="00C53B30"/>
    <w:rsid w:val="00C57A34"/>
    <w:rsid w:val="00C621D4"/>
    <w:rsid w:val="00C62900"/>
    <w:rsid w:val="00C709BD"/>
    <w:rsid w:val="00C73155"/>
    <w:rsid w:val="00C747BE"/>
    <w:rsid w:val="00C74C21"/>
    <w:rsid w:val="00C802DB"/>
    <w:rsid w:val="00C81239"/>
    <w:rsid w:val="00C825FE"/>
    <w:rsid w:val="00C82B35"/>
    <w:rsid w:val="00C848B8"/>
    <w:rsid w:val="00C85A56"/>
    <w:rsid w:val="00C87468"/>
    <w:rsid w:val="00C91D6A"/>
    <w:rsid w:val="00C93B9E"/>
    <w:rsid w:val="00C96727"/>
    <w:rsid w:val="00CA3CD7"/>
    <w:rsid w:val="00CA4AA8"/>
    <w:rsid w:val="00CA4F5E"/>
    <w:rsid w:val="00CA5F7F"/>
    <w:rsid w:val="00CC2136"/>
    <w:rsid w:val="00CC21B8"/>
    <w:rsid w:val="00CC5439"/>
    <w:rsid w:val="00CC763B"/>
    <w:rsid w:val="00CD0141"/>
    <w:rsid w:val="00CD0DB6"/>
    <w:rsid w:val="00CD6955"/>
    <w:rsid w:val="00CE0478"/>
    <w:rsid w:val="00CF15C2"/>
    <w:rsid w:val="00CF3886"/>
    <w:rsid w:val="00CF46B4"/>
    <w:rsid w:val="00CF613C"/>
    <w:rsid w:val="00D06D6D"/>
    <w:rsid w:val="00D0793E"/>
    <w:rsid w:val="00D13230"/>
    <w:rsid w:val="00D13241"/>
    <w:rsid w:val="00D14970"/>
    <w:rsid w:val="00D156F1"/>
    <w:rsid w:val="00D16B5D"/>
    <w:rsid w:val="00D24BF4"/>
    <w:rsid w:val="00D27C0C"/>
    <w:rsid w:val="00D30CF9"/>
    <w:rsid w:val="00D3102F"/>
    <w:rsid w:val="00D31387"/>
    <w:rsid w:val="00D3677B"/>
    <w:rsid w:val="00D374E3"/>
    <w:rsid w:val="00D401D2"/>
    <w:rsid w:val="00D456CC"/>
    <w:rsid w:val="00D5108D"/>
    <w:rsid w:val="00D52A21"/>
    <w:rsid w:val="00D5341E"/>
    <w:rsid w:val="00D54196"/>
    <w:rsid w:val="00D54C43"/>
    <w:rsid w:val="00D57C80"/>
    <w:rsid w:val="00D6526A"/>
    <w:rsid w:val="00D655F9"/>
    <w:rsid w:val="00D67105"/>
    <w:rsid w:val="00D814A9"/>
    <w:rsid w:val="00D819C7"/>
    <w:rsid w:val="00D82BF6"/>
    <w:rsid w:val="00D86007"/>
    <w:rsid w:val="00D86261"/>
    <w:rsid w:val="00D86E26"/>
    <w:rsid w:val="00D92FC2"/>
    <w:rsid w:val="00DA03FB"/>
    <w:rsid w:val="00DA4DAB"/>
    <w:rsid w:val="00DA6931"/>
    <w:rsid w:val="00DA69F8"/>
    <w:rsid w:val="00DB53C9"/>
    <w:rsid w:val="00DB72DD"/>
    <w:rsid w:val="00DC46E4"/>
    <w:rsid w:val="00DC4E27"/>
    <w:rsid w:val="00DC6797"/>
    <w:rsid w:val="00DD422F"/>
    <w:rsid w:val="00DE146D"/>
    <w:rsid w:val="00DE445C"/>
    <w:rsid w:val="00DF10E0"/>
    <w:rsid w:val="00DF135B"/>
    <w:rsid w:val="00DF4F6C"/>
    <w:rsid w:val="00DF509B"/>
    <w:rsid w:val="00DF5AEA"/>
    <w:rsid w:val="00E01E53"/>
    <w:rsid w:val="00E05B9A"/>
    <w:rsid w:val="00E07763"/>
    <w:rsid w:val="00E1396C"/>
    <w:rsid w:val="00E161CC"/>
    <w:rsid w:val="00E17E65"/>
    <w:rsid w:val="00E2156A"/>
    <w:rsid w:val="00E21A66"/>
    <w:rsid w:val="00E21B45"/>
    <w:rsid w:val="00E253DB"/>
    <w:rsid w:val="00E26A53"/>
    <w:rsid w:val="00E26BF0"/>
    <w:rsid w:val="00E32DA5"/>
    <w:rsid w:val="00E3460F"/>
    <w:rsid w:val="00E35A71"/>
    <w:rsid w:val="00E36B06"/>
    <w:rsid w:val="00E403A9"/>
    <w:rsid w:val="00E41310"/>
    <w:rsid w:val="00E43322"/>
    <w:rsid w:val="00E5056C"/>
    <w:rsid w:val="00E54C43"/>
    <w:rsid w:val="00E55D63"/>
    <w:rsid w:val="00E57C8C"/>
    <w:rsid w:val="00E611E8"/>
    <w:rsid w:val="00E612C5"/>
    <w:rsid w:val="00E67664"/>
    <w:rsid w:val="00E75457"/>
    <w:rsid w:val="00E75A87"/>
    <w:rsid w:val="00E8462A"/>
    <w:rsid w:val="00E86064"/>
    <w:rsid w:val="00EA17F4"/>
    <w:rsid w:val="00EA7BC4"/>
    <w:rsid w:val="00EB046F"/>
    <w:rsid w:val="00EB5D74"/>
    <w:rsid w:val="00EB7974"/>
    <w:rsid w:val="00ED62CF"/>
    <w:rsid w:val="00ED6F55"/>
    <w:rsid w:val="00EE1503"/>
    <w:rsid w:val="00EF42EE"/>
    <w:rsid w:val="00EF42F5"/>
    <w:rsid w:val="00EF6DC1"/>
    <w:rsid w:val="00F00074"/>
    <w:rsid w:val="00F004B5"/>
    <w:rsid w:val="00F00FE4"/>
    <w:rsid w:val="00F02BAB"/>
    <w:rsid w:val="00F03A8F"/>
    <w:rsid w:val="00F1042E"/>
    <w:rsid w:val="00F12C04"/>
    <w:rsid w:val="00F13AA7"/>
    <w:rsid w:val="00F13DAE"/>
    <w:rsid w:val="00F2484D"/>
    <w:rsid w:val="00F271A2"/>
    <w:rsid w:val="00F27EC6"/>
    <w:rsid w:val="00F3429C"/>
    <w:rsid w:val="00F36094"/>
    <w:rsid w:val="00F42A56"/>
    <w:rsid w:val="00F44AAA"/>
    <w:rsid w:val="00F4621C"/>
    <w:rsid w:val="00F47742"/>
    <w:rsid w:val="00F51664"/>
    <w:rsid w:val="00F52197"/>
    <w:rsid w:val="00F5366B"/>
    <w:rsid w:val="00F56A25"/>
    <w:rsid w:val="00F57AB3"/>
    <w:rsid w:val="00F625CA"/>
    <w:rsid w:val="00F667EC"/>
    <w:rsid w:val="00F67049"/>
    <w:rsid w:val="00F67240"/>
    <w:rsid w:val="00F6790A"/>
    <w:rsid w:val="00F67C4F"/>
    <w:rsid w:val="00F70FDD"/>
    <w:rsid w:val="00F74818"/>
    <w:rsid w:val="00F75378"/>
    <w:rsid w:val="00F765AA"/>
    <w:rsid w:val="00F76CD2"/>
    <w:rsid w:val="00F84DC0"/>
    <w:rsid w:val="00F9102A"/>
    <w:rsid w:val="00F91F4C"/>
    <w:rsid w:val="00F93E9D"/>
    <w:rsid w:val="00FA091F"/>
    <w:rsid w:val="00FA26C3"/>
    <w:rsid w:val="00FA3101"/>
    <w:rsid w:val="00FA522E"/>
    <w:rsid w:val="00FB5C8E"/>
    <w:rsid w:val="00FB7188"/>
    <w:rsid w:val="00FB73AE"/>
    <w:rsid w:val="00FC1170"/>
    <w:rsid w:val="00FC5112"/>
    <w:rsid w:val="00FC6837"/>
    <w:rsid w:val="00FC6DA0"/>
    <w:rsid w:val="00FD0FC7"/>
    <w:rsid w:val="00FD13BE"/>
    <w:rsid w:val="00FD293A"/>
    <w:rsid w:val="00FD2BC3"/>
    <w:rsid w:val="00FD529E"/>
    <w:rsid w:val="00FE0384"/>
    <w:rsid w:val="00FE0815"/>
    <w:rsid w:val="00FF18A6"/>
    <w:rsid w:val="00FF5284"/>
    <w:rsid w:val="00FF6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E6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0E3D"/>
    <w:pPr>
      <w:keepNext/>
      <w:jc w:val="center"/>
      <w:outlineLvl w:val="0"/>
    </w:pPr>
    <w:rPr>
      <w:b/>
      <w:bCs/>
      <w:sz w:val="32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0E3D"/>
    <w:rPr>
      <w:rFonts w:cs="Times New Roman"/>
      <w:b/>
      <w:bCs/>
      <w:sz w:val="36"/>
      <w:szCs w:val="36"/>
    </w:rPr>
  </w:style>
  <w:style w:type="paragraph" w:styleId="HTMLPreformatted">
    <w:name w:val="HTML Preformatted"/>
    <w:basedOn w:val="Normal"/>
    <w:link w:val="HTMLPreformattedChar"/>
    <w:uiPriority w:val="99"/>
    <w:rsid w:val="004A4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A76AE9"/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0F168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1119AE"/>
    <w:rPr>
      <w:rFonts w:ascii="Calibri" w:hAnsi="Calibri"/>
    </w:rPr>
  </w:style>
  <w:style w:type="paragraph" w:styleId="Header">
    <w:name w:val="header"/>
    <w:basedOn w:val="Normal"/>
    <w:link w:val="HeaderChar"/>
    <w:uiPriority w:val="99"/>
    <w:rsid w:val="001154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4A1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154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154A1"/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040E3D"/>
    <w:pPr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0E3D"/>
    <w:rPr>
      <w:rFonts w:cs="Times New Roman"/>
      <w:b/>
      <w:sz w:val="24"/>
      <w:szCs w:val="24"/>
    </w:rPr>
  </w:style>
  <w:style w:type="paragraph" w:styleId="List3">
    <w:name w:val="List 3"/>
    <w:basedOn w:val="Normal"/>
    <w:uiPriority w:val="99"/>
    <w:rsid w:val="00040E3D"/>
    <w:pPr>
      <w:ind w:left="849" w:hanging="283"/>
    </w:pPr>
    <w:rPr>
      <w:sz w:val="20"/>
      <w:szCs w:val="20"/>
    </w:rPr>
  </w:style>
  <w:style w:type="paragraph" w:styleId="BodyText3">
    <w:name w:val="Body Text 3"/>
    <w:aliases w:val="Знак"/>
    <w:basedOn w:val="Normal"/>
    <w:link w:val="BodyText3Char"/>
    <w:uiPriority w:val="99"/>
    <w:rsid w:val="00040E3D"/>
    <w:pPr>
      <w:spacing w:after="120"/>
    </w:pPr>
    <w:rPr>
      <w:sz w:val="16"/>
      <w:szCs w:val="16"/>
    </w:rPr>
  </w:style>
  <w:style w:type="character" w:customStyle="1" w:styleId="BodyText3Char">
    <w:name w:val="Body Text 3 Char"/>
    <w:aliases w:val="Знак Char"/>
    <w:basedOn w:val="DefaultParagraphFont"/>
    <w:link w:val="BodyText3"/>
    <w:uiPriority w:val="99"/>
    <w:locked/>
    <w:rsid w:val="00040E3D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20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7F9A"/>
    <w:rPr>
      <w:rFonts w:ascii="Tahoma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5A3E5E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5A3E5E"/>
    <w:pPr>
      <w:widowControl w:val="0"/>
      <w:shd w:val="clear" w:color="auto" w:fill="FFFFFF"/>
      <w:spacing w:before="240" w:after="60" w:line="240" w:lineRule="atLeast"/>
      <w:ind w:hanging="1480"/>
      <w:jc w:val="both"/>
    </w:pPr>
    <w:rPr>
      <w:sz w:val="26"/>
      <w:szCs w:val="26"/>
    </w:rPr>
  </w:style>
  <w:style w:type="paragraph" w:customStyle="1" w:styleId="ConsPlusTitle">
    <w:name w:val="ConsPlusTitle"/>
    <w:uiPriority w:val="99"/>
    <w:rsid w:val="009D0DBF"/>
    <w:pPr>
      <w:autoSpaceDE w:val="0"/>
      <w:autoSpaceDN w:val="0"/>
      <w:adjustRightInd w:val="0"/>
    </w:pPr>
    <w:rPr>
      <w:b/>
      <w:bCs/>
      <w:sz w:val="20"/>
      <w:szCs w:val="20"/>
    </w:rPr>
  </w:style>
  <w:style w:type="character" w:customStyle="1" w:styleId="80pt">
    <w:name w:val="Основной текст (8) + Интервал 0 pt"/>
    <w:basedOn w:val="DefaultParagraphFont"/>
    <w:uiPriority w:val="99"/>
    <w:rsid w:val="00F74818"/>
    <w:rPr>
      <w:rFonts w:ascii="Times New Roman" w:hAnsi="Times New Roman" w:cs="Times New Roman"/>
      <w:spacing w:val="0"/>
      <w:sz w:val="24"/>
      <w:szCs w:val="24"/>
      <w:shd w:val="clear" w:color="auto" w:fill="FFFFFF"/>
    </w:rPr>
  </w:style>
  <w:style w:type="paragraph" w:styleId="BodyTextIndent2">
    <w:name w:val="Body Text Indent 2"/>
    <w:basedOn w:val="Normal"/>
    <w:link w:val="BodyTextIndent2Char"/>
    <w:uiPriority w:val="99"/>
    <w:semiHidden/>
    <w:rsid w:val="00CD695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D6955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84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475</TotalTime>
  <Pages>2</Pages>
  <Words>386</Words>
  <Characters>2201</Characters>
  <Application>Microsoft Office Outlook</Application>
  <DocSecurity>0</DocSecurity>
  <Lines>0</Lines>
  <Paragraphs>0</Paragraphs>
  <ScaleCrop>false</ScaleCrop>
  <Company>Tycoon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Администратор</dc:creator>
  <cp:keywords/>
  <dc:description/>
  <cp:lastModifiedBy>User</cp:lastModifiedBy>
  <cp:revision>145</cp:revision>
  <cp:lastPrinted>2020-11-18T09:18:00Z</cp:lastPrinted>
  <dcterms:created xsi:type="dcterms:W3CDTF">2012-10-08T11:47:00Z</dcterms:created>
  <dcterms:modified xsi:type="dcterms:W3CDTF">2020-11-19T07:02:00Z</dcterms:modified>
</cp:coreProperties>
</file>